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9CD4DF" w14:textId="77777777" w:rsidR="00CC1EB0" w:rsidRPr="00CC1EB0" w:rsidRDefault="00997F14" w:rsidP="00CC1EB0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CC1EB0" w:rsidRPr="00CC1EB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19F3E49" w14:textId="77777777" w:rsidR="00CC1EB0" w:rsidRPr="00CC1EB0" w:rsidRDefault="00CC1EB0" w:rsidP="00CC1EB0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C1EB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525571A" w14:textId="77777777" w:rsidR="00CC1EB0" w:rsidRPr="00CC1EB0" w:rsidRDefault="00CC1EB0" w:rsidP="00CC1EB0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C1EB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648B5F74" w14:textId="77777777" w:rsidR="00CC1EB0" w:rsidRPr="00CC1EB0" w:rsidRDefault="00CC1EB0" w:rsidP="00CC1EB0">
      <w:pPr>
        <w:suppressAutoHyphens/>
        <w:spacing w:after="0" w:line="240" w:lineRule="exact"/>
        <w:ind w:left="4956" w:firstLine="714"/>
        <w:jc w:val="both"/>
        <w:rPr>
          <w:rFonts w:ascii="Corbel" w:hAnsi="Corbel"/>
          <w:sz w:val="20"/>
          <w:szCs w:val="20"/>
          <w:lang w:eastAsia="ar-SA"/>
        </w:rPr>
      </w:pPr>
      <w:r w:rsidRPr="00CC1EB0">
        <w:rPr>
          <w:rFonts w:ascii="Corbel" w:hAnsi="Corbel"/>
          <w:i/>
          <w:sz w:val="20"/>
          <w:szCs w:val="20"/>
          <w:lang w:eastAsia="ar-SA"/>
        </w:rPr>
        <w:t>(skrajne daty</w:t>
      </w:r>
      <w:r w:rsidRPr="00CC1EB0">
        <w:rPr>
          <w:rFonts w:ascii="Corbel" w:hAnsi="Corbel"/>
          <w:sz w:val="20"/>
          <w:szCs w:val="20"/>
          <w:lang w:eastAsia="ar-SA"/>
        </w:rPr>
        <w:t>)</w:t>
      </w:r>
    </w:p>
    <w:p w14:paraId="06E8BF00" w14:textId="29F40518" w:rsidR="00CC1EB0" w:rsidRDefault="00CC1EB0" w:rsidP="00CC1EB0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CC1EB0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11743600" w14:textId="77777777" w:rsidR="00CC1EB0" w:rsidRPr="00CC1EB0" w:rsidRDefault="00CC1EB0" w:rsidP="00CC1EB0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6248EB91" w:rsidR="0085747A" w:rsidRPr="00B169DF" w:rsidRDefault="000B70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Ochrona danych osobowych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7F5992C6" w:rsidR="0085747A" w:rsidRPr="00B169DF" w:rsidRDefault="000B70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7E106CC8" w:rsidR="0085747A" w:rsidRPr="00B169DF" w:rsidRDefault="000B70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 Konstytucyjnego/Instytut Nauk Prawnych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648285C7" w:rsidR="0085747A" w:rsidRPr="00B169DF" w:rsidRDefault="000B70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6A6302FE" w:rsidR="0085747A" w:rsidRPr="00B169DF" w:rsidRDefault="000B70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70F886C3" w:rsidR="0085747A" w:rsidRPr="00B169DF" w:rsidRDefault="000B70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53902E99" w:rsidR="0085747A" w:rsidRPr="00B169DF" w:rsidRDefault="00556D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0B7063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0E8CBB81" w:rsidR="0085747A" w:rsidRPr="00B169DF" w:rsidRDefault="00051C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V/9 semestr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627F30D5" w:rsidR="0085747A" w:rsidRPr="00B169DF" w:rsidRDefault="000B70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38AC18A0" w:rsidR="00923D7D" w:rsidRPr="00B169DF" w:rsidRDefault="000B70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74C8F522" w:rsidR="0085747A" w:rsidRPr="00B169DF" w:rsidRDefault="001948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</w:t>
            </w:r>
            <w:r w:rsidR="000B7063">
              <w:rPr>
                <w:rFonts w:ascii="Corbel" w:hAnsi="Corbel"/>
                <w:b w:val="0"/>
                <w:sz w:val="24"/>
                <w:szCs w:val="24"/>
              </w:rPr>
              <w:t>dr hab. Radosław Grabowski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7D34E1D1" w:rsidR="0085747A" w:rsidRPr="00B169DF" w:rsidRDefault="000B70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Ciechanowska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3502F231" w:rsidR="00015B8F" w:rsidRPr="00B169DF" w:rsidRDefault="00051C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521C0F2A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495B641A" w:rsidR="00015B8F" w:rsidRPr="00B169DF" w:rsidRDefault="00A10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197E904F" w:rsidR="00015B8F" w:rsidRPr="00B169DF" w:rsidRDefault="00A10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14:paraId="40A377C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C310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ECD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DE81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D201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53B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8E4A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7B8F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EC2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476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B700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3B49A619" w:rsidR="0085747A" w:rsidRPr="00B169DF" w:rsidRDefault="000B706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bookmarkStart w:id="0" w:name="_GoBack"/>
      <w:bookmarkEnd w:id="0"/>
    </w:p>
    <w:p w14:paraId="06A2025E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C0EB2DF" w14:textId="77777777" w:rsidR="006D1768" w:rsidRDefault="006D176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41826E" w14:textId="3DC1BA23" w:rsidR="009C54AE" w:rsidRPr="00B169DF" w:rsidRDefault="00713F8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460226B2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5B93521B" w14:textId="77777777" w:rsidR="006D1768" w:rsidRPr="00B169DF" w:rsidRDefault="006D1768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01341479" w:rsidR="0085747A" w:rsidRPr="00B169DF" w:rsidRDefault="006D176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</w:t>
            </w:r>
            <w:r w:rsidR="000B70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0B7063" w:rsidRPr="00B169DF" w14:paraId="3370B0D4" w14:textId="77777777" w:rsidTr="000B706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A467" w14:textId="524B352E" w:rsidR="000B7063" w:rsidRPr="00B169DF" w:rsidRDefault="000B7063" w:rsidP="000B70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18"/>
                <w:szCs w:val="18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C030" w14:textId="2A43F942" w:rsidR="000B7063" w:rsidRPr="00B169DF" w:rsidRDefault="000B7063" w:rsidP="000B70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18"/>
                <w:szCs w:val="18"/>
              </w:rPr>
              <w:t xml:space="preserve">Zajęcia mają na celu zapoznanie studentów </w:t>
            </w:r>
            <w:r w:rsidRPr="002D754F">
              <w:rPr>
                <w:rFonts w:ascii="Corbel" w:hAnsi="Corbel"/>
                <w:b w:val="0"/>
                <w:sz w:val="18"/>
                <w:szCs w:val="18"/>
              </w:rPr>
              <w:t>z podstawowymi regułami ochrony danych osobowych (krajowego, międzynarodowego i unijnego systemu) oraz szeroko rozumianego prawa do prywatności.</w:t>
            </w:r>
            <w:r>
              <w:rPr>
                <w:rFonts w:ascii="Corbel" w:hAnsi="Corbel"/>
                <w:b w:val="0"/>
                <w:sz w:val="18"/>
                <w:szCs w:val="18"/>
              </w:rPr>
              <w:t xml:space="preserve"> </w:t>
            </w:r>
            <w:r w:rsidRPr="002D754F">
              <w:rPr>
                <w:rFonts w:ascii="Corbel" w:hAnsi="Corbel"/>
                <w:b w:val="0"/>
                <w:sz w:val="18"/>
                <w:szCs w:val="18"/>
              </w:rPr>
              <w:t xml:space="preserve">W ramach realizacji </w:t>
            </w:r>
            <w:r>
              <w:rPr>
                <w:rFonts w:ascii="Corbel" w:hAnsi="Corbel"/>
                <w:b w:val="0"/>
                <w:sz w:val="18"/>
                <w:szCs w:val="18"/>
              </w:rPr>
              <w:t xml:space="preserve">zajęć </w:t>
            </w:r>
            <w:r w:rsidRPr="002D754F">
              <w:rPr>
                <w:rFonts w:ascii="Corbel" w:hAnsi="Corbel"/>
                <w:b w:val="0"/>
                <w:sz w:val="18"/>
                <w:szCs w:val="18"/>
              </w:rPr>
              <w:t>student ma możliwość poznać następujące kluczowe zagadnienia problemowe: ochrona prywatności jednostki jako istota ochrony danych osobowych, rozwój idei ochrony danych osobowych, europejskie i konstytucyjne standardy ochrony danych osobowych, podmiotowy i przedmiotowy zakres ochrony danych osobowych, zasady przetwarzania danych osobowych, obowiązki administratora danych osobowych, prawa osoby której dane dotyczą, mechanizmy kontrolne, zagadnienie odpowiedzialności.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873"/>
        <w:gridCol w:w="1853"/>
      </w:tblGrid>
      <w:tr w:rsidR="000B7063" w:rsidRPr="000B7063" w14:paraId="3F37A8BB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51E2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b/>
                <w:smallCaps/>
                <w:sz w:val="18"/>
                <w:szCs w:val="18"/>
              </w:rPr>
              <w:t>EK</w:t>
            </w:r>
            <w:r w:rsidRPr="000B7063">
              <w:rPr>
                <w:rFonts w:ascii="Corbel" w:hAnsi="Corbel"/>
                <w:smallCaps/>
                <w:sz w:val="18"/>
                <w:szCs w:val="18"/>
              </w:rPr>
              <w:t xml:space="preserve"> (efekt uczenia się)</w:t>
            </w:r>
          </w:p>
          <w:p w14:paraId="52B0FA3B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i/>
                <w:smallCaps/>
                <w:sz w:val="18"/>
                <w:szCs w:val="18"/>
              </w:rPr>
            </w:pP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8CF0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 xml:space="preserve">Treść efektu uczenia się zdefiniowanego dla przedmiotu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B56B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 xml:space="preserve">Odniesienie do efektów  kierunkowych </w:t>
            </w:r>
          </w:p>
        </w:tc>
      </w:tr>
      <w:tr w:rsidR="000B7063" w:rsidRPr="000B7063" w14:paraId="2E8FAF3B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E620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</w:t>
            </w:r>
            <w:r w:rsidRPr="000B7063">
              <w:rPr>
                <w:rFonts w:ascii="Corbel" w:hAnsi="Corbel"/>
                <w:smallCaps/>
                <w:sz w:val="18"/>
                <w:szCs w:val="18"/>
              </w:rPr>
              <w:softHyphen/>
              <w:t>_01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2B73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 xml:space="preserve">student definiuje i wyjaśnia podstawowe pojęcia z zakresu ochrony danych osobowych i prawa do prywatności; </w:t>
            </w:r>
          </w:p>
          <w:p w14:paraId="5E249BBD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student ma wiedzę na temat źródeł i instytucji prawa polskiego i europejskiego w zakresie ochrony danych osobowych, ma wiedzę na temat relacji prawa europejskiego a prawa polskiego;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8E02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bCs/>
                <w:smallCaps/>
                <w:sz w:val="18"/>
                <w:szCs w:val="18"/>
              </w:rPr>
              <w:t>K_W02</w:t>
            </w:r>
          </w:p>
        </w:tc>
      </w:tr>
      <w:tr w:rsidR="000B7063" w:rsidRPr="000B7063" w14:paraId="2B5B7DF9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2F5E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EK_02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0072F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Student zapoznaje się z podstawowymi zagadnieniami w zakresie międzynarodowych , europejskich i krajowych standardów prawnych ochrony danych osobowych oraz prywatności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6E56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bCs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bCs/>
                <w:smallCaps/>
                <w:sz w:val="18"/>
                <w:szCs w:val="18"/>
              </w:rPr>
              <w:t>K_W03</w:t>
            </w:r>
          </w:p>
          <w:p w14:paraId="4F55D865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bCs/>
                <w:smallCaps/>
                <w:sz w:val="18"/>
                <w:szCs w:val="18"/>
              </w:rPr>
              <w:t>K_W06</w:t>
            </w:r>
          </w:p>
        </w:tc>
      </w:tr>
      <w:tr w:rsidR="000B7063" w:rsidRPr="000B7063" w14:paraId="389ACD31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86C8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EK_03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91E1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 xml:space="preserve">student formułuje indywidualne poglądy i przemyślenia na podstawie uzyskanych informacji; 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3BE2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bCs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bCs/>
                <w:smallCaps/>
                <w:sz w:val="18"/>
                <w:szCs w:val="18"/>
              </w:rPr>
              <w:t>K_U01</w:t>
            </w:r>
          </w:p>
          <w:p w14:paraId="2A0E0A18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bCs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bCs/>
                <w:smallCaps/>
                <w:sz w:val="18"/>
                <w:szCs w:val="18"/>
              </w:rPr>
              <w:t>K_U02</w:t>
            </w:r>
          </w:p>
          <w:p w14:paraId="77A60F03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bCs/>
                <w:smallCaps/>
                <w:sz w:val="18"/>
                <w:szCs w:val="18"/>
              </w:rPr>
              <w:t>K_U08</w:t>
            </w:r>
          </w:p>
        </w:tc>
      </w:tr>
      <w:tr w:rsidR="000B7063" w:rsidRPr="000B7063" w14:paraId="6B8D9535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A83E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EK_04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2B64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student prezentuje zasady przetwarzania danych osobowych, ma wiedze na temat instytucji i organów ochrony danych osobowych, prezentuje wiedzę n temat procesów stanowienia prawa;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5F23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bCs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bCs/>
                <w:smallCaps/>
                <w:sz w:val="18"/>
                <w:szCs w:val="18"/>
              </w:rPr>
              <w:t>K_W02</w:t>
            </w:r>
          </w:p>
          <w:p w14:paraId="73D8AA50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bCs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bCs/>
                <w:smallCaps/>
                <w:sz w:val="18"/>
                <w:szCs w:val="18"/>
              </w:rPr>
              <w:t>K_W03</w:t>
            </w:r>
          </w:p>
          <w:p w14:paraId="5A0AAEC8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bCs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bCs/>
                <w:smallCaps/>
                <w:sz w:val="18"/>
                <w:szCs w:val="18"/>
              </w:rPr>
              <w:t>K_w04</w:t>
            </w:r>
          </w:p>
          <w:p w14:paraId="66E001E6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bCs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bCs/>
                <w:smallCaps/>
                <w:sz w:val="18"/>
                <w:szCs w:val="18"/>
              </w:rPr>
              <w:t>K_W07</w:t>
            </w:r>
          </w:p>
          <w:p w14:paraId="3AB5CD31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</w:p>
        </w:tc>
      </w:tr>
      <w:tr w:rsidR="000B7063" w:rsidRPr="000B7063" w14:paraId="0D73FF0F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0C3D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EK_05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4EE9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student</w:t>
            </w:r>
            <w:r w:rsidRPr="000B7063">
              <w:rPr>
                <w:rFonts w:ascii="Corbel" w:hAnsi="Corbel"/>
                <w:sz w:val="24"/>
                <w:szCs w:val="24"/>
              </w:rPr>
              <w:t xml:space="preserve"> z</w:t>
            </w:r>
            <w:r w:rsidRPr="000B7063">
              <w:rPr>
                <w:rFonts w:ascii="Corbel" w:eastAsia="Cambria" w:hAnsi="Corbel"/>
                <w:sz w:val="18"/>
                <w:szCs w:val="18"/>
              </w:rPr>
              <w:t>na i rozumie terminologię właściwą dla języka prawnego i prawniczego oraz zna i rozumie podstawowe pojęcia jakimi posługują się nauki społeczne;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16D0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K_W06</w:t>
            </w:r>
          </w:p>
        </w:tc>
      </w:tr>
      <w:tr w:rsidR="000B7063" w:rsidRPr="000B7063" w14:paraId="34BA8459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9F97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EK_06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4617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student rozpoznaje i porównuje poszczególne mechanizmy w ochrony danych osobowych;</w:t>
            </w:r>
          </w:p>
          <w:p w14:paraId="1EB498DB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 xml:space="preserve">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BB64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bCs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bCs/>
                <w:smallCaps/>
                <w:sz w:val="18"/>
                <w:szCs w:val="18"/>
              </w:rPr>
              <w:t>K_W07</w:t>
            </w:r>
          </w:p>
          <w:p w14:paraId="141996CA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</w:p>
        </w:tc>
      </w:tr>
      <w:tr w:rsidR="000B7063" w:rsidRPr="000B7063" w14:paraId="44FC2A99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1050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EK_07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BFED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student</w:t>
            </w:r>
            <w:r w:rsidRPr="000B7063">
              <w:rPr>
                <w:rFonts w:ascii="Corbel" w:hAnsi="Corbel"/>
                <w:sz w:val="18"/>
                <w:szCs w:val="18"/>
              </w:rPr>
              <w:t xml:space="preserve"> ma rozszerzoną wiedzę na temat ustroju, struktur i zasad funkcjonowania demokratycznego państwa prawnego;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D279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K_W08</w:t>
            </w:r>
          </w:p>
        </w:tc>
      </w:tr>
      <w:tr w:rsidR="000B7063" w:rsidRPr="000B7063" w14:paraId="11D463B3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03BB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EK_08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ACFBB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student</w:t>
            </w:r>
            <w:r w:rsidRPr="000B7063">
              <w:rPr>
                <w:rFonts w:ascii="Corbel" w:hAnsi="Corbel"/>
                <w:sz w:val="18"/>
                <w:szCs w:val="18"/>
              </w:rPr>
              <w:t xml:space="preserve"> ma pogłębioną wiedzę o historycznej ewolucji i o poglądach</w:t>
            </w:r>
          </w:p>
          <w:p w14:paraId="2F903EFB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hAnsi="Corbel"/>
                <w:sz w:val="18"/>
                <w:szCs w:val="18"/>
              </w:rPr>
            </w:pPr>
            <w:r w:rsidRPr="000B7063">
              <w:rPr>
                <w:rFonts w:ascii="Corbel" w:hAnsi="Corbel"/>
                <w:sz w:val="18"/>
                <w:szCs w:val="18"/>
              </w:rPr>
              <w:t>na temat instytucji polityczno-prawnych oraz na temat procesów i przyczyn zmian zachodzących w zakresie państwa i prawa;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FB60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K_W10</w:t>
            </w:r>
          </w:p>
        </w:tc>
      </w:tr>
      <w:tr w:rsidR="000B7063" w:rsidRPr="000B7063" w14:paraId="5CEF64E3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8AFE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EK_09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F843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student potrafi analizować przyczyny i przebieg procesu stanowienia</w:t>
            </w:r>
          </w:p>
          <w:p w14:paraId="1E69C87B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Prawa;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DB9E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K_U03</w:t>
            </w:r>
          </w:p>
          <w:p w14:paraId="48C23170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</w:p>
        </w:tc>
      </w:tr>
      <w:tr w:rsidR="000B7063" w:rsidRPr="000B7063" w14:paraId="09730680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3214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EK_10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0C65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student Potrafi formułować własne opinie w odniesieniu do poznanych</w:t>
            </w:r>
          </w:p>
          <w:p w14:paraId="21EC6472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instytucji prawnych i politycznych;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3685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K_U06</w:t>
            </w:r>
          </w:p>
          <w:p w14:paraId="28F63C46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</w:p>
        </w:tc>
      </w:tr>
      <w:tr w:rsidR="000B7063" w:rsidRPr="000B7063" w14:paraId="0F5C02D1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1167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EK_11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590A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student rozumie problemy prawne, które wynikają z obowiązku przetwarzania danych przez różne instytucje oraz rozumie zagrożenia dla prywatności wynikające z udostępnianiem danych;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8616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K_U07</w:t>
            </w:r>
          </w:p>
          <w:p w14:paraId="3C61CF57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</w:p>
        </w:tc>
      </w:tr>
      <w:tr w:rsidR="000B7063" w:rsidRPr="000B7063" w14:paraId="50F1BACC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C6F8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EK_12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F706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student potrafi dokonać subsumcji określonego stanu faktycznego do</w:t>
            </w:r>
          </w:p>
          <w:p w14:paraId="0C5EA6B5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normy lub norm prawnych;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153E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K_U10</w:t>
            </w:r>
          </w:p>
        </w:tc>
      </w:tr>
      <w:tr w:rsidR="000B7063" w:rsidRPr="000B7063" w14:paraId="67A83B98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04B1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EK_13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D950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 xml:space="preserve">student ma świadomość zmienności systemu norm prawnych która prowadzi do konieczności ciągłego uzupełniania i doskonalenia zarówno zdobytej wiedzy jak i umiejętności;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91D5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K_K01</w:t>
            </w:r>
          </w:p>
        </w:tc>
      </w:tr>
    </w:tbl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1E65ED72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02FB1" w:rsidRPr="00B169DF" w14:paraId="33B22554" w14:textId="77777777" w:rsidTr="00426D50">
        <w:tc>
          <w:tcPr>
            <w:tcW w:w="9520" w:type="dxa"/>
          </w:tcPr>
          <w:p w14:paraId="6A9365B8" w14:textId="77777777" w:rsidR="00B02FB1" w:rsidRPr="00B169DF" w:rsidRDefault="00B02FB1" w:rsidP="00426D5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02FB1" w:rsidRPr="00B169DF" w14:paraId="6D373F1F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C70E" w14:textId="77777777" w:rsidR="00B02FB1" w:rsidRPr="00B169DF" w:rsidRDefault="00B02FB1" w:rsidP="00426D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B02FB1" w:rsidRPr="00B169DF" w14:paraId="1825C35C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7CB2" w14:textId="77777777" w:rsidR="00B02FB1" w:rsidRPr="00B169DF" w:rsidRDefault="00B02FB1" w:rsidP="00426D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752E303" w14:textId="77777777" w:rsidR="00F10DDD" w:rsidRPr="00F10DDD" w:rsidRDefault="00F10DDD" w:rsidP="00F10DDD">
      <w:pPr>
        <w:spacing w:after="120" w:line="240" w:lineRule="auto"/>
        <w:ind w:left="720"/>
        <w:jc w:val="both"/>
        <w:rPr>
          <w:rFonts w:ascii="Corbel" w:hAnsi="Corbel"/>
          <w:sz w:val="24"/>
          <w:szCs w:val="24"/>
        </w:rPr>
      </w:pP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63996BC0" w14:textId="56EF6D81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48C023" w14:textId="77777777" w:rsidR="000B7063" w:rsidRPr="00B169DF" w:rsidRDefault="000B7063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02FB1" w:rsidRPr="00B169DF" w14:paraId="127AB4C4" w14:textId="77777777" w:rsidTr="00426D50">
        <w:tc>
          <w:tcPr>
            <w:tcW w:w="9520" w:type="dxa"/>
          </w:tcPr>
          <w:p w14:paraId="4EBBB77A" w14:textId="77777777" w:rsidR="00B02FB1" w:rsidRPr="00B169DF" w:rsidRDefault="00B02FB1" w:rsidP="00426D5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02FB1" w:rsidRPr="00B169DF" w14:paraId="1D5C82A0" w14:textId="77777777" w:rsidTr="00426D50">
        <w:tc>
          <w:tcPr>
            <w:tcW w:w="9520" w:type="dxa"/>
          </w:tcPr>
          <w:p w14:paraId="087576D5" w14:textId="77777777" w:rsidR="00B02FB1" w:rsidRPr="00B169DF" w:rsidRDefault="00B02FB1" w:rsidP="00B02FB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0DDD">
              <w:rPr>
                <w:rFonts w:ascii="Corbel" w:hAnsi="Corbel"/>
                <w:sz w:val="24"/>
                <w:szCs w:val="24"/>
              </w:rPr>
              <w:t>Ochrona prywatności jednostki jako istota ochrony danych osobowych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2 godz. </w:t>
            </w:r>
          </w:p>
        </w:tc>
      </w:tr>
      <w:tr w:rsidR="00B02FB1" w:rsidRPr="00B169DF" w14:paraId="45331D67" w14:textId="77777777" w:rsidTr="00426D50">
        <w:tc>
          <w:tcPr>
            <w:tcW w:w="9520" w:type="dxa"/>
          </w:tcPr>
          <w:p w14:paraId="010C0547" w14:textId="77777777" w:rsidR="00B02FB1" w:rsidRPr="00B169DF" w:rsidRDefault="00B02FB1" w:rsidP="00B02FB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0DDD">
              <w:rPr>
                <w:rFonts w:ascii="Corbel" w:hAnsi="Corbel"/>
                <w:sz w:val="24"/>
                <w:szCs w:val="24"/>
              </w:rPr>
              <w:t>Międzynarodowe, unijne i krajowe standardy ochrony danych osobowych</w:t>
            </w:r>
            <w:r>
              <w:rPr>
                <w:rFonts w:ascii="Corbel" w:hAnsi="Corbel"/>
                <w:sz w:val="24"/>
                <w:szCs w:val="24"/>
              </w:rPr>
              <w:t xml:space="preserve">            2 godz.</w:t>
            </w:r>
          </w:p>
        </w:tc>
      </w:tr>
      <w:tr w:rsidR="00B02FB1" w:rsidRPr="00B169DF" w14:paraId="5E532D5E" w14:textId="77777777" w:rsidTr="00426D50">
        <w:tc>
          <w:tcPr>
            <w:tcW w:w="9520" w:type="dxa"/>
          </w:tcPr>
          <w:p w14:paraId="54FBE37E" w14:textId="77777777" w:rsidR="00B02FB1" w:rsidRPr="00B169DF" w:rsidRDefault="00B02FB1" w:rsidP="00B02FB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B7063">
              <w:rPr>
                <w:rFonts w:ascii="Corbel" w:hAnsi="Corbel"/>
                <w:sz w:val="24"/>
                <w:szCs w:val="24"/>
              </w:rPr>
              <w:t>Zasady związane z przetwarzaniem d</w:t>
            </w:r>
            <w:r>
              <w:rPr>
                <w:rFonts w:ascii="Corbel" w:hAnsi="Corbel"/>
                <w:sz w:val="24"/>
                <w:szCs w:val="24"/>
              </w:rPr>
              <w:t>anych osobowych w świetle RODO               2 godz.</w:t>
            </w:r>
          </w:p>
        </w:tc>
      </w:tr>
      <w:tr w:rsidR="00B02FB1" w:rsidRPr="00B169DF" w14:paraId="7E673ECB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4BC3" w14:textId="77777777" w:rsidR="00B02FB1" w:rsidRPr="00B169DF" w:rsidRDefault="00B02FB1" w:rsidP="00B02FB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0DDD">
              <w:rPr>
                <w:rFonts w:ascii="Corbel" w:hAnsi="Corbel"/>
                <w:sz w:val="24"/>
                <w:szCs w:val="24"/>
              </w:rPr>
              <w:t>Prawa osoby, której dane osobowe dotyczą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                              2 godz. </w:t>
            </w:r>
          </w:p>
        </w:tc>
      </w:tr>
      <w:tr w:rsidR="00B02FB1" w:rsidRPr="00B169DF" w14:paraId="25C2E832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F279" w14:textId="77777777" w:rsidR="00B02FB1" w:rsidRPr="00B169DF" w:rsidRDefault="00B02FB1" w:rsidP="00B02FB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0DDD">
              <w:rPr>
                <w:rFonts w:ascii="Corbel" w:hAnsi="Corbel"/>
                <w:sz w:val="24"/>
                <w:szCs w:val="24"/>
              </w:rPr>
              <w:t>Obowiązki administratora danych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                                                  2 godz.</w:t>
            </w:r>
          </w:p>
        </w:tc>
      </w:tr>
      <w:tr w:rsidR="00B02FB1" w:rsidRPr="00B169DF" w14:paraId="1783D28D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90A5" w14:textId="77777777" w:rsidR="00B02FB1" w:rsidRPr="00B169DF" w:rsidRDefault="00B02FB1" w:rsidP="00B02FB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Naruszenia ochrony danych osobowych i postępowanie kontrolne                            2 godz.</w:t>
            </w:r>
          </w:p>
        </w:tc>
      </w:tr>
      <w:tr w:rsidR="00B02FB1" w:rsidRPr="00B169DF" w14:paraId="7281EA0D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1F13" w14:textId="77777777" w:rsidR="00B02FB1" w:rsidRPr="00B169DF" w:rsidRDefault="00B02FB1" w:rsidP="00B02FB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Prezes Urzędu Ochrony Danych Osobowych- organizacja i kompetencje                2 godz.</w:t>
            </w:r>
          </w:p>
        </w:tc>
      </w:tr>
      <w:tr w:rsidR="00B02FB1" w:rsidRPr="00B169DF" w14:paraId="0C253E43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DFDE" w14:textId="77777777" w:rsidR="00B02FB1" w:rsidRPr="00B169DF" w:rsidRDefault="00B02FB1" w:rsidP="00B02FB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B7063">
              <w:rPr>
                <w:rFonts w:ascii="Corbel" w:hAnsi="Corbel"/>
                <w:sz w:val="24"/>
                <w:szCs w:val="24"/>
              </w:rPr>
              <w:t>Rola Inspektora ochrony danych w systemie ochrony danych</w:t>
            </w:r>
            <w:r w:rsidRPr="000B7063">
              <w:rPr>
                <w:rFonts w:ascii="Corbel" w:hAnsi="Corbel"/>
                <w:sz w:val="24"/>
                <w:szCs w:val="24"/>
              </w:rPr>
              <w:tab/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     1 godz.</w:t>
            </w:r>
          </w:p>
        </w:tc>
      </w:tr>
      <w:tr w:rsidR="00B02FB1" w:rsidRPr="00F10DDD" w14:paraId="1F99D6E8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5880" w14:textId="77777777" w:rsidR="00B02FB1" w:rsidRPr="00F10DDD" w:rsidRDefault="00B02FB1" w:rsidP="00426D5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10DDD">
              <w:rPr>
                <w:rFonts w:ascii="Corbel" w:hAnsi="Corbel"/>
                <w:b/>
                <w:sz w:val="24"/>
                <w:szCs w:val="24"/>
              </w:rPr>
              <w:t xml:space="preserve">        Suma godzin:                                                                                                            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                        </w:t>
            </w:r>
            <w:r w:rsidRPr="00F10DDD">
              <w:rPr>
                <w:rFonts w:ascii="Corbel" w:hAnsi="Corbel"/>
                <w:b/>
                <w:sz w:val="24"/>
                <w:szCs w:val="24"/>
              </w:rPr>
              <w:t>15 godz.</w:t>
            </w:r>
          </w:p>
        </w:tc>
      </w:tr>
      <w:tr w:rsidR="00B02FB1" w:rsidRPr="00B169DF" w14:paraId="15CD4EA6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42CB" w14:textId="77777777" w:rsidR="00B02FB1" w:rsidRPr="00B169DF" w:rsidRDefault="00B02FB1" w:rsidP="00426D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677F42F" w14:textId="2204F79E" w:rsidR="0085747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339C2577" w14:textId="77777777" w:rsidR="00B02FB1" w:rsidRPr="00B169DF" w:rsidRDefault="00B02FB1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65D8587F" w14:textId="77777777" w:rsidR="0085747A" w:rsidRPr="00B169DF" w:rsidRDefault="0085747A" w:rsidP="00F10DD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BD9947" w14:textId="1EFE944B" w:rsidR="0085747A" w:rsidRPr="00B02FB1" w:rsidRDefault="00B02FB1" w:rsidP="00B02FB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  <w:r w:rsidRPr="00B02FB1">
        <w:rPr>
          <w:rFonts w:ascii="Corbel" w:hAnsi="Corbel"/>
          <w:b w:val="0"/>
          <w:smallCaps w:val="0"/>
          <w:sz w:val="20"/>
          <w:szCs w:val="20"/>
        </w:rPr>
        <w:t>Konwersatorium:</w:t>
      </w:r>
      <w:r w:rsidR="00153C41" w:rsidRPr="00B02FB1">
        <w:rPr>
          <w:rFonts w:ascii="Corbel" w:hAnsi="Corbel"/>
          <w:b w:val="0"/>
          <w:smallCaps w:val="0"/>
          <w:sz w:val="20"/>
          <w:szCs w:val="20"/>
        </w:rPr>
        <w:t xml:space="preserve"> wykład</w:t>
      </w:r>
      <w:r w:rsidR="0085747A" w:rsidRPr="00B02FB1">
        <w:rPr>
          <w:rFonts w:ascii="Corbel" w:hAnsi="Corbel"/>
          <w:b w:val="0"/>
          <w:smallCaps w:val="0"/>
          <w:sz w:val="20"/>
          <w:szCs w:val="20"/>
        </w:rPr>
        <w:t xml:space="preserve"> problemowy</w:t>
      </w:r>
      <w:r w:rsidR="00923D7D" w:rsidRPr="00B02FB1">
        <w:rPr>
          <w:rFonts w:ascii="Corbel" w:hAnsi="Corbel"/>
          <w:b w:val="0"/>
          <w:smallCaps w:val="0"/>
          <w:sz w:val="20"/>
          <w:szCs w:val="20"/>
        </w:rPr>
        <w:t xml:space="preserve">, </w:t>
      </w:r>
      <w:r w:rsidR="0085747A" w:rsidRPr="00B02FB1">
        <w:rPr>
          <w:rFonts w:ascii="Corbel" w:hAnsi="Corbel"/>
          <w:b w:val="0"/>
          <w:smallCaps w:val="0"/>
          <w:sz w:val="20"/>
          <w:szCs w:val="20"/>
        </w:rPr>
        <w:t>wykład z prezentacją multimedialną</w:t>
      </w:r>
      <w:r w:rsidR="00923D7D" w:rsidRPr="00B02FB1">
        <w:rPr>
          <w:rFonts w:ascii="Corbel" w:hAnsi="Corbel"/>
          <w:b w:val="0"/>
          <w:smallCaps w:val="0"/>
          <w:sz w:val="20"/>
          <w:szCs w:val="20"/>
        </w:rPr>
        <w:t>,</w:t>
      </w:r>
      <w:r w:rsidR="0085747A" w:rsidRPr="00B02FB1">
        <w:rPr>
          <w:rFonts w:ascii="Corbel" w:hAnsi="Corbel"/>
          <w:b w:val="0"/>
          <w:smallCaps w:val="0"/>
          <w:sz w:val="20"/>
          <w:szCs w:val="20"/>
        </w:rPr>
        <w:t xml:space="preserve"> </w:t>
      </w:r>
      <w:r w:rsidR="009F4610" w:rsidRPr="00B02FB1">
        <w:rPr>
          <w:rFonts w:ascii="Corbel" w:hAnsi="Corbel"/>
          <w:b w:val="0"/>
          <w:smallCaps w:val="0"/>
          <w:sz w:val="20"/>
          <w:szCs w:val="20"/>
        </w:rPr>
        <w:t xml:space="preserve">analiza </w:t>
      </w:r>
      <w:r w:rsidR="00923D7D" w:rsidRPr="00B02FB1">
        <w:rPr>
          <w:rFonts w:ascii="Corbel" w:hAnsi="Corbel"/>
          <w:b w:val="0"/>
          <w:smallCaps w:val="0"/>
          <w:sz w:val="20"/>
          <w:szCs w:val="20"/>
        </w:rPr>
        <w:t>tekstów z dyskusją,</w:t>
      </w:r>
      <w:r w:rsidR="0085747A" w:rsidRPr="00B02FB1">
        <w:rPr>
          <w:rFonts w:ascii="Corbel" w:hAnsi="Corbel"/>
          <w:b w:val="0"/>
          <w:smallCaps w:val="0"/>
          <w:sz w:val="20"/>
          <w:szCs w:val="20"/>
        </w:rPr>
        <w:t xml:space="preserve"> metoda projektów</w:t>
      </w:r>
      <w:r w:rsidR="00923D7D" w:rsidRPr="00B02FB1">
        <w:rPr>
          <w:rFonts w:ascii="Corbel" w:hAnsi="Corbel"/>
          <w:b w:val="0"/>
          <w:smallCaps w:val="0"/>
          <w:sz w:val="20"/>
          <w:szCs w:val="20"/>
        </w:rPr>
        <w:t xml:space="preserve"> </w:t>
      </w:r>
      <w:r w:rsidR="0085747A" w:rsidRPr="00B02FB1">
        <w:rPr>
          <w:rFonts w:ascii="Corbel" w:hAnsi="Corbel"/>
          <w:b w:val="0"/>
          <w:smallCaps w:val="0"/>
          <w:sz w:val="20"/>
          <w:szCs w:val="20"/>
        </w:rPr>
        <w:t>(projekt badawczy, wdrożeniowy, praktyczny</w:t>
      </w:r>
      <w:r w:rsidR="0071620A" w:rsidRPr="00B02FB1">
        <w:rPr>
          <w:rFonts w:ascii="Corbel" w:hAnsi="Corbel"/>
          <w:b w:val="0"/>
          <w:smallCaps w:val="0"/>
          <w:sz w:val="20"/>
          <w:szCs w:val="20"/>
        </w:rPr>
        <w:t>),</w:t>
      </w:r>
      <w:r w:rsidR="001718A7" w:rsidRPr="00B02FB1">
        <w:rPr>
          <w:rFonts w:ascii="Corbel" w:hAnsi="Corbel"/>
          <w:b w:val="0"/>
          <w:smallCaps w:val="0"/>
          <w:sz w:val="20"/>
          <w:szCs w:val="20"/>
        </w:rPr>
        <w:t xml:space="preserve"> praca w </w:t>
      </w:r>
      <w:r w:rsidR="0085747A" w:rsidRPr="00B02FB1">
        <w:rPr>
          <w:rFonts w:ascii="Corbel" w:hAnsi="Corbel"/>
          <w:b w:val="0"/>
          <w:smallCaps w:val="0"/>
          <w:sz w:val="20"/>
          <w:szCs w:val="20"/>
        </w:rPr>
        <w:t>grupach</w:t>
      </w:r>
      <w:r w:rsidR="0071620A" w:rsidRPr="00B02FB1">
        <w:rPr>
          <w:rFonts w:ascii="Corbel" w:hAnsi="Corbel"/>
          <w:b w:val="0"/>
          <w:smallCaps w:val="0"/>
          <w:sz w:val="20"/>
          <w:szCs w:val="20"/>
        </w:rPr>
        <w:t xml:space="preserve"> (</w:t>
      </w:r>
      <w:r w:rsidR="0085747A" w:rsidRPr="00B02FB1">
        <w:rPr>
          <w:rFonts w:ascii="Corbel" w:hAnsi="Corbel"/>
          <w:b w:val="0"/>
          <w:smallCaps w:val="0"/>
          <w:sz w:val="20"/>
          <w:szCs w:val="20"/>
        </w:rPr>
        <w:t>rozwiązywanie zadań</w:t>
      </w:r>
      <w:r w:rsidR="0071620A" w:rsidRPr="00B02FB1">
        <w:rPr>
          <w:rFonts w:ascii="Corbel" w:hAnsi="Corbel"/>
          <w:b w:val="0"/>
          <w:smallCaps w:val="0"/>
          <w:sz w:val="20"/>
          <w:szCs w:val="20"/>
        </w:rPr>
        <w:t>,</w:t>
      </w:r>
      <w:r w:rsidR="0085747A" w:rsidRPr="00B02FB1">
        <w:rPr>
          <w:rFonts w:ascii="Corbel" w:hAnsi="Corbel"/>
          <w:b w:val="0"/>
          <w:smallCaps w:val="0"/>
          <w:sz w:val="20"/>
          <w:szCs w:val="20"/>
        </w:rPr>
        <w:t xml:space="preserve"> dyskusja</w:t>
      </w:r>
      <w:r w:rsidR="0071620A" w:rsidRPr="00B02FB1">
        <w:rPr>
          <w:rFonts w:ascii="Corbel" w:hAnsi="Corbel"/>
          <w:b w:val="0"/>
          <w:smallCaps w:val="0"/>
          <w:sz w:val="20"/>
          <w:szCs w:val="20"/>
        </w:rPr>
        <w:t>),</w:t>
      </w:r>
      <w:r w:rsidR="001718A7" w:rsidRPr="00B02FB1">
        <w:rPr>
          <w:rFonts w:ascii="Corbel" w:hAnsi="Corbel"/>
          <w:b w:val="0"/>
          <w:smallCaps w:val="0"/>
          <w:sz w:val="20"/>
          <w:szCs w:val="20"/>
        </w:rPr>
        <w:t xml:space="preserve">gry dydaktyczne, </w:t>
      </w:r>
    </w:p>
    <w:p w14:paraId="31ADFBD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A3C9D6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883094E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08EB3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37"/>
        <w:gridCol w:w="2121"/>
      </w:tblGrid>
      <w:tr w:rsidR="0085747A" w:rsidRPr="00B169DF" w14:paraId="226D9E85" w14:textId="77777777" w:rsidTr="00C05F44">
        <w:tc>
          <w:tcPr>
            <w:tcW w:w="1985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A51B283" w14:textId="77777777" w:rsidTr="00C05F44">
        <w:tc>
          <w:tcPr>
            <w:tcW w:w="1985" w:type="dxa"/>
          </w:tcPr>
          <w:p w14:paraId="6267168D" w14:textId="49870105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6440A1">
              <w:rPr>
                <w:rFonts w:ascii="Corbel" w:hAnsi="Corbel"/>
                <w:b w:val="0"/>
                <w:szCs w:val="24"/>
              </w:rPr>
              <w:t>–EK_13</w:t>
            </w:r>
          </w:p>
        </w:tc>
        <w:tc>
          <w:tcPr>
            <w:tcW w:w="5528" w:type="dxa"/>
          </w:tcPr>
          <w:p w14:paraId="27D90EF1" w14:textId="4420FFCF" w:rsidR="0085747A" w:rsidRPr="006440A1" w:rsidRDefault="006440A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USTNE LUB PISEMNE</w:t>
            </w:r>
          </w:p>
        </w:tc>
        <w:tc>
          <w:tcPr>
            <w:tcW w:w="2126" w:type="dxa"/>
          </w:tcPr>
          <w:p w14:paraId="4D1F06B9" w14:textId="5D23FD60" w:rsidR="0085747A" w:rsidRPr="00B169DF" w:rsidRDefault="00B02F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B169DF" w14:paraId="635E67C7" w14:textId="77777777" w:rsidTr="00C05F44">
        <w:tc>
          <w:tcPr>
            <w:tcW w:w="1985" w:type="dxa"/>
          </w:tcPr>
          <w:p w14:paraId="6B3A141E" w14:textId="71CD3B52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14:paraId="2E22BC8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</w:tcPr>
          <w:p w14:paraId="05A6999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6ED21553" w14:textId="77777777" w:rsidR="00171425" w:rsidRPr="006440A1" w:rsidRDefault="00171425" w:rsidP="00171425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6440A1">
              <w:rPr>
                <w:rFonts w:ascii="Corbel" w:hAnsi="Corbel"/>
                <w:szCs w:val="24"/>
              </w:rPr>
              <w:t xml:space="preserve">A. </w:t>
            </w:r>
            <w:r>
              <w:rPr>
                <w:rFonts w:ascii="Corbel" w:hAnsi="Corbel"/>
                <w:szCs w:val="24"/>
              </w:rPr>
              <w:t>konwersatorium</w:t>
            </w:r>
          </w:p>
          <w:p w14:paraId="0C88F376" w14:textId="205070EC" w:rsidR="00171425" w:rsidRPr="006440A1" w:rsidRDefault="00171425" w:rsidP="00171425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zaliczenie </w:t>
            </w:r>
            <w:r w:rsidR="00574BA0">
              <w:rPr>
                <w:rFonts w:ascii="Corbel" w:hAnsi="Corbel"/>
                <w:szCs w:val="24"/>
              </w:rPr>
              <w:t>pisemne</w:t>
            </w:r>
            <w:r w:rsidRPr="006440A1">
              <w:rPr>
                <w:rFonts w:ascii="Corbel" w:hAnsi="Corbel"/>
                <w:szCs w:val="24"/>
              </w:rPr>
              <w:t>:</w:t>
            </w:r>
          </w:p>
          <w:p w14:paraId="7CF0B554" w14:textId="77777777" w:rsidR="00171425" w:rsidRPr="006440A1" w:rsidRDefault="00171425" w:rsidP="00171425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szCs w:val="24"/>
              </w:rPr>
            </w:pPr>
            <w:r w:rsidRPr="006440A1">
              <w:rPr>
                <w:rFonts w:ascii="Corbel" w:hAnsi="Corbel"/>
                <w:szCs w:val="24"/>
              </w:rPr>
              <w:lastRenderedPageBreak/>
              <w:t>Test składający się z 15 pytań jednokrotnego  lub wielokrotnego wyboru lub pisemna forma odpowiedzi na 3 pytania opisowe</w:t>
            </w:r>
          </w:p>
          <w:p w14:paraId="396951F3" w14:textId="77777777" w:rsidR="00171425" w:rsidRPr="006440A1" w:rsidRDefault="00171425" w:rsidP="00171425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szCs w:val="24"/>
              </w:rPr>
            </w:pPr>
            <w:r w:rsidRPr="006440A1">
              <w:rPr>
                <w:rFonts w:ascii="Corbel" w:hAnsi="Corbel"/>
                <w:szCs w:val="24"/>
              </w:rPr>
              <w:t xml:space="preserve">Praca pisemna, liczba możliwych punktów do zdobycia: 5; </w:t>
            </w:r>
          </w:p>
          <w:p w14:paraId="1879A9A0" w14:textId="77777777" w:rsidR="00171425" w:rsidRPr="006440A1" w:rsidRDefault="00171425" w:rsidP="00171425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6440A1">
              <w:rPr>
                <w:rFonts w:ascii="Corbel" w:hAnsi="Corbel"/>
                <w:szCs w:val="24"/>
              </w:rPr>
              <w:t>Kryteria oceny: kompletność odpowiedzi, umiejętność stawiania tez i dobór argumentów, użycie fachowej terminologii, wykorzystana bibliografia</w:t>
            </w:r>
          </w:p>
          <w:p w14:paraId="0E6D2A82" w14:textId="77777777" w:rsidR="00171425" w:rsidRPr="006440A1" w:rsidRDefault="00171425" w:rsidP="00171425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6440A1">
              <w:rPr>
                <w:rFonts w:ascii="Corbel" w:hAnsi="Corbel"/>
                <w:szCs w:val="24"/>
              </w:rPr>
              <w:t>Student otrzymuje ocenę pozytywną spełniając wymóg określony w punkcie 1 oraz uzyskując</w:t>
            </w:r>
          </w:p>
          <w:p w14:paraId="0D04665E" w14:textId="77777777" w:rsidR="00171425" w:rsidRPr="006440A1" w:rsidRDefault="00171425" w:rsidP="00171425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6440A1">
              <w:rPr>
                <w:rFonts w:ascii="Corbel" w:hAnsi="Corbel"/>
                <w:szCs w:val="24"/>
              </w:rPr>
              <w:t>co najmniej 50 % maksymalnej liczby punktów . W przypadku testu każde z pytań jest oceniane na „1” (odpowiedź poprawna) lub „0” (odpowiedź błędna).</w:t>
            </w:r>
          </w:p>
          <w:p w14:paraId="7CD7CCE8" w14:textId="77777777" w:rsidR="00171425" w:rsidRPr="006440A1" w:rsidRDefault="00171425" w:rsidP="00171425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zaliczenie ustne przeprowadzane</w:t>
            </w:r>
            <w:r w:rsidRPr="006440A1">
              <w:rPr>
                <w:rFonts w:ascii="Corbel" w:hAnsi="Corbel"/>
                <w:szCs w:val="24"/>
              </w:rPr>
              <w:t xml:space="preserve"> jest według następujących zasad:</w:t>
            </w:r>
          </w:p>
          <w:p w14:paraId="7DDCD949" w14:textId="77777777" w:rsidR="00171425" w:rsidRPr="006440A1" w:rsidRDefault="00171425" w:rsidP="00171425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6440A1">
              <w:rPr>
                <w:rFonts w:ascii="Corbel" w:hAnsi="Corbel"/>
                <w:szCs w:val="24"/>
              </w:rPr>
              <w:t>– student losuje kolejno trzy pytania, na które udziela następnie odpowiedzi</w:t>
            </w:r>
          </w:p>
          <w:p w14:paraId="1C88D336" w14:textId="77777777" w:rsidR="00171425" w:rsidRPr="006440A1" w:rsidRDefault="00171425" w:rsidP="00171425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6440A1">
              <w:rPr>
                <w:rFonts w:ascii="Corbel" w:hAnsi="Corbel"/>
                <w:szCs w:val="24"/>
              </w:rPr>
              <w:t>– pytania egzaminacyjne obejmują tematy stanowiące przedmiot wykładu oraz ćwiczeń. Przed egzaminem student otrzymuje wykaz zagadnień, w oparciu o który zostaną opracowane pytania</w:t>
            </w:r>
          </w:p>
          <w:p w14:paraId="481B84AD" w14:textId="77777777" w:rsidR="00171425" w:rsidRPr="006440A1" w:rsidRDefault="00171425" w:rsidP="00171425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6440A1">
              <w:rPr>
                <w:rFonts w:ascii="Corbel" w:hAnsi="Corbel"/>
                <w:szCs w:val="24"/>
              </w:rPr>
              <w:t xml:space="preserve">– Warunkiem złożenia </w:t>
            </w:r>
            <w:r>
              <w:rPr>
                <w:rFonts w:ascii="Corbel" w:hAnsi="Corbel"/>
                <w:szCs w:val="24"/>
              </w:rPr>
              <w:t>zaliczenia</w:t>
            </w:r>
            <w:r w:rsidRPr="006440A1">
              <w:rPr>
                <w:rFonts w:ascii="Corbel" w:hAnsi="Corbel"/>
                <w:szCs w:val="24"/>
              </w:rPr>
              <w:t xml:space="preserve"> z wynikiem pozytywnym jest, co do zasady, udzielenie poprawnej odpowiedzi na co najmniej dwa z trzech pytań. Odpowiedź na każde z pytań jest oceniana samodzielnie, a ocena końcowa z egzaminu stanowi wypadkową ocen cząstkowych.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06395AE7" w:rsidR="0085747A" w:rsidRPr="00B169DF" w:rsidRDefault="00A10B4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</w:t>
            </w:r>
            <w:r w:rsidR="006440A1">
              <w:rPr>
                <w:rFonts w:ascii="Corbel" w:hAnsi="Corbel"/>
                <w:sz w:val="24"/>
                <w:szCs w:val="24"/>
              </w:rPr>
              <w:t xml:space="preserve"> – 15 GODZ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CE6D740" w14:textId="77777777" w:rsidR="006440A1" w:rsidRDefault="006440A1" w:rsidP="006440A1">
            <w:pPr>
              <w:rPr>
                <w:rFonts w:ascii="Corbel" w:hAnsi="Corbel"/>
                <w:sz w:val="24"/>
                <w:szCs w:val="24"/>
              </w:rPr>
            </w:pPr>
            <w:r w:rsidRPr="006440A1">
              <w:rPr>
                <w:rFonts w:ascii="Corbel" w:hAnsi="Corbel"/>
                <w:sz w:val="24"/>
                <w:szCs w:val="24"/>
              </w:rPr>
              <w:t>udział w egzaminie 1 godz.</w:t>
            </w:r>
          </w:p>
          <w:p w14:paraId="63CF7F11" w14:textId="3B6355FE" w:rsidR="006440A1" w:rsidRPr="00B169DF" w:rsidRDefault="006440A1" w:rsidP="006440A1">
            <w:pPr>
              <w:rPr>
                <w:rFonts w:ascii="Corbel" w:hAnsi="Corbel"/>
                <w:sz w:val="24"/>
                <w:szCs w:val="24"/>
              </w:rPr>
            </w:pPr>
            <w:r w:rsidRPr="006440A1">
              <w:rPr>
                <w:rFonts w:ascii="Corbel" w:hAnsi="Corbel"/>
                <w:sz w:val="24"/>
                <w:szCs w:val="24"/>
              </w:rPr>
              <w:t xml:space="preserve">udział w konsultacjach 1 </w:t>
            </w:r>
            <w:proofErr w:type="spellStart"/>
            <w:r w:rsidRPr="006440A1">
              <w:rPr>
                <w:rFonts w:ascii="Corbel" w:hAnsi="Corbel"/>
                <w:sz w:val="24"/>
                <w:szCs w:val="24"/>
              </w:rPr>
              <w:t>godz</w:t>
            </w:r>
            <w:proofErr w:type="spellEnd"/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5BE3574D" w:rsidR="00C61DC5" w:rsidRPr="00B169DF" w:rsidRDefault="006440A1" w:rsidP="006440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440A1">
              <w:rPr>
                <w:rFonts w:ascii="Corbel" w:hAnsi="Corbel"/>
                <w:sz w:val="24"/>
                <w:szCs w:val="24"/>
              </w:rPr>
              <w:t xml:space="preserve">przygotowanie do konwersatoriów </w:t>
            </w:r>
            <w:r>
              <w:rPr>
                <w:rFonts w:ascii="Corbel" w:hAnsi="Corbel"/>
                <w:sz w:val="24"/>
                <w:szCs w:val="24"/>
              </w:rPr>
              <w:t>35</w:t>
            </w:r>
            <w:r w:rsidRPr="006440A1">
              <w:rPr>
                <w:rFonts w:ascii="Corbel" w:hAnsi="Corbel"/>
                <w:sz w:val="24"/>
                <w:szCs w:val="24"/>
              </w:rPr>
              <w:t xml:space="preserve"> godz.  Czas na - przygot</w:t>
            </w:r>
            <w:r>
              <w:rPr>
                <w:rFonts w:ascii="Corbel" w:hAnsi="Corbel"/>
                <w:sz w:val="24"/>
                <w:szCs w:val="24"/>
              </w:rPr>
              <w:t>owanie do egzaminu końcowego - 3</w:t>
            </w:r>
            <w:r w:rsidRPr="006440A1">
              <w:rPr>
                <w:rFonts w:ascii="Corbel" w:hAnsi="Corbel"/>
                <w:sz w:val="24"/>
                <w:szCs w:val="24"/>
              </w:rPr>
              <w:t xml:space="preserve">8 </w:t>
            </w:r>
            <w:proofErr w:type="spellStart"/>
            <w:r w:rsidRPr="006440A1">
              <w:rPr>
                <w:rFonts w:ascii="Corbel" w:hAnsi="Corbel"/>
                <w:sz w:val="24"/>
                <w:szCs w:val="24"/>
              </w:rPr>
              <w:t>godz</w:t>
            </w:r>
            <w:proofErr w:type="spellEnd"/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79D5A7D0" w:rsidR="0085747A" w:rsidRPr="00B169DF" w:rsidRDefault="006440A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07DF20BA" w:rsidR="0085747A" w:rsidRPr="00B169DF" w:rsidRDefault="006440A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 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14:paraId="0C6D98E0" w14:textId="79926A69" w:rsidR="0085747A" w:rsidRPr="00B169DF" w:rsidRDefault="006440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-------------------------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70527008" w:rsidR="0085747A" w:rsidRPr="00B169DF" w:rsidRDefault="006440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CC1EB0" w14:paraId="3C773E1F" w14:textId="77777777" w:rsidTr="0071620A">
        <w:trPr>
          <w:trHeight w:val="397"/>
        </w:trPr>
        <w:tc>
          <w:tcPr>
            <w:tcW w:w="7513" w:type="dxa"/>
          </w:tcPr>
          <w:p w14:paraId="3A96B8E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E3FE599" w14:textId="77777777" w:rsidR="00FB31B3" w:rsidRDefault="006440A1" w:rsidP="006440A1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bCs/>
                <w:smallCaps/>
                <w:sz w:val="18"/>
                <w:szCs w:val="18"/>
              </w:rPr>
            </w:pPr>
            <w:r w:rsidRPr="006440A1">
              <w:rPr>
                <w:rFonts w:ascii="Corbel" w:hAnsi="Corbel"/>
                <w:bCs/>
                <w:smallCaps/>
                <w:sz w:val="18"/>
                <w:szCs w:val="18"/>
              </w:rPr>
              <w:t xml:space="preserve">Ustawa o ochronie danych osobowych. Komentarz ,  </w:t>
            </w:r>
            <w:hyperlink r:id="rId8" w:history="1">
              <w:r w:rsidRPr="006440A1">
                <w:rPr>
                  <w:rFonts w:ascii="Corbel" w:hAnsi="Corbel"/>
                  <w:bCs/>
                  <w:smallCaps/>
                  <w:sz w:val="18"/>
                  <w:szCs w:val="18"/>
                </w:rPr>
                <w:t>red. Michał Czerniawski</w:t>
              </w:r>
            </w:hyperlink>
            <w:r w:rsidRPr="006440A1">
              <w:rPr>
                <w:rFonts w:ascii="Corbel" w:hAnsi="Corbel"/>
                <w:bCs/>
                <w:smallCaps/>
                <w:sz w:val="18"/>
                <w:szCs w:val="18"/>
              </w:rPr>
              <w:t xml:space="preserve">, </w:t>
            </w:r>
            <w:hyperlink r:id="rId9" w:history="1">
              <w:r w:rsidRPr="006440A1">
                <w:rPr>
                  <w:rFonts w:ascii="Corbel" w:hAnsi="Corbel"/>
                  <w:bCs/>
                  <w:smallCaps/>
                  <w:sz w:val="18"/>
                  <w:szCs w:val="18"/>
                </w:rPr>
                <w:t xml:space="preserve"> Maciej Kawecki</w:t>
              </w:r>
            </w:hyperlink>
            <w:r w:rsidRPr="006440A1">
              <w:rPr>
                <w:rFonts w:ascii="Corbel" w:hAnsi="Corbel"/>
                <w:bCs/>
                <w:smallCaps/>
                <w:sz w:val="18"/>
                <w:szCs w:val="18"/>
              </w:rPr>
              <w:t xml:space="preserve">, Warszawa 2019 </w:t>
            </w:r>
          </w:p>
          <w:p w14:paraId="0BEB0F8B" w14:textId="77777777" w:rsidR="006440A1" w:rsidRPr="00FB31B3" w:rsidRDefault="006440A1" w:rsidP="006440A1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bCs/>
                <w:smallCaps/>
                <w:sz w:val="18"/>
                <w:szCs w:val="18"/>
              </w:rPr>
            </w:pPr>
            <w:r w:rsidRPr="00FB31B3">
              <w:rPr>
                <w:rFonts w:ascii="Corbel" w:hAnsi="Corbel"/>
                <w:bCs/>
                <w:sz w:val="18"/>
                <w:szCs w:val="18"/>
              </w:rPr>
              <w:t xml:space="preserve">Ustawa o ochronie danych osobowych. Komentarz, red. Dominik Lubasz, Warszawa 2019 </w:t>
            </w:r>
            <w:r w:rsidRPr="00FB31B3">
              <w:rPr>
                <w:rFonts w:ascii="Corbel" w:eastAsia="Times New Roman" w:hAnsi="Corbel"/>
                <w:sz w:val="18"/>
                <w:szCs w:val="18"/>
                <w:lang w:eastAsia="pl-PL"/>
              </w:rPr>
              <w:t>.</w:t>
            </w:r>
          </w:p>
          <w:p w14:paraId="0B544F6A" w14:textId="09B00882" w:rsidR="00FB31B3" w:rsidRPr="00CC1EB0" w:rsidRDefault="00FB31B3" w:rsidP="00FB31B3">
            <w:pPr>
              <w:pStyle w:val="Akapitzlist"/>
              <w:numPr>
                <w:ilvl w:val="0"/>
                <w:numId w:val="4"/>
              </w:numPr>
              <w:rPr>
                <w:rFonts w:ascii="Corbel" w:hAnsi="Corbel"/>
                <w:bCs/>
                <w:smallCaps/>
                <w:sz w:val="18"/>
                <w:szCs w:val="18"/>
                <w:lang w:val="en-GB"/>
              </w:rPr>
            </w:pPr>
            <w:r w:rsidRPr="00CC1EB0">
              <w:rPr>
                <w:rFonts w:ascii="Corbel" w:hAnsi="Corbel"/>
                <w:bCs/>
                <w:smallCaps/>
                <w:sz w:val="18"/>
                <w:szCs w:val="18"/>
                <w:lang w:val="en-GB"/>
              </w:rPr>
              <w:t xml:space="preserve">Justyna </w:t>
            </w:r>
            <w:proofErr w:type="spellStart"/>
            <w:r w:rsidRPr="00CC1EB0">
              <w:rPr>
                <w:rFonts w:ascii="Corbel" w:hAnsi="Corbel"/>
                <w:bCs/>
                <w:smallCaps/>
                <w:sz w:val="18"/>
                <w:szCs w:val="18"/>
                <w:lang w:val="en-GB"/>
              </w:rPr>
              <w:t>Ciechanowska</w:t>
            </w:r>
            <w:proofErr w:type="spellEnd"/>
            <w:r w:rsidRPr="00CC1EB0">
              <w:rPr>
                <w:rFonts w:ascii="Corbel" w:hAnsi="Corbel"/>
                <w:bCs/>
                <w:smallCaps/>
                <w:sz w:val="18"/>
                <w:szCs w:val="18"/>
                <w:lang w:val="en-GB"/>
              </w:rPr>
              <w:t xml:space="preserve">,  Independence of the President of the Personal Data Protection Office as a Guarantee for the Personal Data Protection System, </w:t>
            </w:r>
            <w:proofErr w:type="spellStart"/>
            <w:r w:rsidRPr="00CC1EB0">
              <w:rPr>
                <w:rFonts w:ascii="Corbel" w:hAnsi="Corbel"/>
                <w:bCs/>
                <w:smallCaps/>
                <w:sz w:val="18"/>
                <w:szCs w:val="18"/>
                <w:lang w:val="en-GB"/>
              </w:rPr>
              <w:t>Przegląd</w:t>
            </w:r>
            <w:proofErr w:type="spellEnd"/>
            <w:r w:rsidRPr="00CC1EB0">
              <w:rPr>
                <w:rFonts w:ascii="Corbel" w:hAnsi="Corbel"/>
                <w:bCs/>
                <w:smallCap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CC1EB0">
              <w:rPr>
                <w:rFonts w:ascii="Corbel" w:hAnsi="Corbel"/>
                <w:bCs/>
                <w:smallCaps/>
                <w:sz w:val="18"/>
                <w:szCs w:val="18"/>
                <w:lang w:val="en-GB"/>
              </w:rPr>
              <w:t>Prawa</w:t>
            </w:r>
            <w:proofErr w:type="spellEnd"/>
            <w:r w:rsidRPr="00CC1EB0">
              <w:rPr>
                <w:rFonts w:ascii="Corbel" w:hAnsi="Corbel"/>
                <w:bCs/>
                <w:smallCap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CC1EB0">
              <w:rPr>
                <w:rFonts w:ascii="Corbel" w:hAnsi="Corbel"/>
                <w:bCs/>
                <w:smallCaps/>
                <w:sz w:val="18"/>
                <w:szCs w:val="18"/>
                <w:lang w:val="en-GB"/>
              </w:rPr>
              <w:t>Konstytucyjnego</w:t>
            </w:r>
            <w:proofErr w:type="spellEnd"/>
            <w:r w:rsidRPr="00CC1EB0">
              <w:rPr>
                <w:rFonts w:ascii="Corbel" w:hAnsi="Corbel"/>
                <w:bCs/>
                <w:smallCaps/>
                <w:sz w:val="18"/>
                <w:szCs w:val="18"/>
                <w:lang w:val="en-GB"/>
              </w:rPr>
              <w:t xml:space="preserve"> 2020 nr 6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5D1C8C9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E6D502D" w14:textId="77777777" w:rsidR="00FB31B3" w:rsidRPr="003A7FE8" w:rsidRDefault="00FB31B3" w:rsidP="00FB31B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18"/>
                <w:szCs w:val="18"/>
              </w:rPr>
            </w:pPr>
            <w:r w:rsidRPr="003A7FE8">
              <w:rPr>
                <w:rFonts w:ascii="Corbel" w:eastAsia="Cambria" w:hAnsi="Corbel"/>
                <w:i/>
                <w:sz w:val="18"/>
                <w:szCs w:val="18"/>
              </w:rPr>
              <w:t>E. Bielak-</w:t>
            </w:r>
            <w:proofErr w:type="spellStart"/>
            <w:r w:rsidRPr="003A7FE8">
              <w:rPr>
                <w:rFonts w:ascii="Corbel" w:eastAsia="Cambria" w:hAnsi="Corbel"/>
                <w:i/>
                <w:sz w:val="18"/>
                <w:szCs w:val="18"/>
              </w:rPr>
              <w:t>Jomaa</w:t>
            </w:r>
            <w:proofErr w:type="spellEnd"/>
            <w:r w:rsidRPr="003A7FE8">
              <w:rPr>
                <w:rFonts w:ascii="Corbel" w:eastAsia="Cambria" w:hAnsi="Corbel"/>
                <w:i/>
                <w:sz w:val="18"/>
                <w:szCs w:val="18"/>
              </w:rPr>
              <w:t xml:space="preserve"> (red.) i in., RODO. Ogólne rozporządzenie o ochronie danych. Komentarz, Warszawa 2017</w:t>
            </w:r>
          </w:p>
          <w:p w14:paraId="72A9C1BC" w14:textId="77777777" w:rsidR="00FB31B3" w:rsidRPr="003A7FE8" w:rsidRDefault="00FB31B3" w:rsidP="00FB31B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18"/>
                <w:szCs w:val="18"/>
              </w:rPr>
            </w:pPr>
            <w:r w:rsidRPr="003A7FE8">
              <w:rPr>
                <w:rFonts w:ascii="Corbel" w:eastAsia="Cambria" w:hAnsi="Corbel"/>
                <w:i/>
                <w:sz w:val="18"/>
                <w:szCs w:val="18"/>
              </w:rPr>
              <w:t>4. M. Sakowska-Baryła (red.) i in., Ogólne rozporządzenie o ochronie danych osobowych. Komentarz, Warszawa 2018</w:t>
            </w:r>
          </w:p>
          <w:p w14:paraId="757A3F02" w14:textId="77777777" w:rsidR="00FB31B3" w:rsidRPr="003A7FE8" w:rsidRDefault="00FB31B3" w:rsidP="00FB31B3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 w:val="18"/>
                <w:szCs w:val="18"/>
              </w:rPr>
            </w:pPr>
            <w:r w:rsidRPr="003A7FE8">
              <w:rPr>
                <w:rFonts w:ascii="Corbel" w:eastAsia="Cambria" w:hAnsi="Corbel"/>
                <w:b w:val="0"/>
                <w:i/>
                <w:sz w:val="18"/>
                <w:szCs w:val="18"/>
              </w:rPr>
              <w:t>5.  P. Litwiński (red.) i in., Rozporządzenie UE w sprawie ochrony osób fizycznych w związku z przetwarzaniem danych osobowych i swobodnym przepływem takich danych. Komentarz, Warszawa 2017</w:t>
            </w:r>
            <w:r w:rsidRPr="003A7FE8">
              <w:rPr>
                <w:rFonts w:ascii="Corbel" w:eastAsia="Cambria" w:hAnsi="Corbel"/>
                <w:b w:val="0"/>
                <w:smallCaps w:val="0"/>
                <w:sz w:val="18"/>
                <w:szCs w:val="18"/>
              </w:rPr>
              <w:t>.</w:t>
            </w:r>
          </w:p>
          <w:p w14:paraId="4596EFF9" w14:textId="1F2EAFD7" w:rsidR="00FB31B3" w:rsidRPr="00B169DF" w:rsidRDefault="00FB31B3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D25524" w14:textId="77777777" w:rsidR="000A259F" w:rsidRDefault="000A259F" w:rsidP="00C16ABF">
      <w:pPr>
        <w:spacing w:after="0" w:line="240" w:lineRule="auto"/>
      </w:pPr>
      <w:r>
        <w:separator/>
      </w:r>
    </w:p>
  </w:endnote>
  <w:endnote w:type="continuationSeparator" w:id="0">
    <w:p w14:paraId="2DC59BC4" w14:textId="77777777" w:rsidR="000A259F" w:rsidRDefault="000A259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ECB74" w14:textId="77777777" w:rsidR="000A259F" w:rsidRDefault="000A259F" w:rsidP="00C16ABF">
      <w:pPr>
        <w:spacing w:after="0" w:line="240" w:lineRule="auto"/>
      </w:pPr>
      <w:r>
        <w:separator/>
      </w:r>
    </w:p>
  </w:footnote>
  <w:footnote w:type="continuationSeparator" w:id="0">
    <w:p w14:paraId="5942174D" w14:textId="77777777" w:rsidR="000A259F" w:rsidRDefault="000A259F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E701F"/>
    <w:multiLevelType w:val="hybridMultilevel"/>
    <w:tmpl w:val="B8F40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C3545"/>
    <w:multiLevelType w:val="hybridMultilevel"/>
    <w:tmpl w:val="982404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92427"/>
    <w:multiLevelType w:val="hybridMultilevel"/>
    <w:tmpl w:val="C2EA13B8"/>
    <w:lvl w:ilvl="0" w:tplc="5A4C987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AA4E53"/>
    <w:multiLevelType w:val="hybridMultilevel"/>
    <w:tmpl w:val="2796EE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736D6D"/>
    <w:multiLevelType w:val="hybridMultilevel"/>
    <w:tmpl w:val="B8F40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CE6"/>
    <w:rsid w:val="00070ED6"/>
    <w:rsid w:val="000742DC"/>
    <w:rsid w:val="00084C12"/>
    <w:rsid w:val="0009462C"/>
    <w:rsid w:val="00094B12"/>
    <w:rsid w:val="00096C46"/>
    <w:rsid w:val="000A259F"/>
    <w:rsid w:val="000A296F"/>
    <w:rsid w:val="000A2A28"/>
    <w:rsid w:val="000A3CDF"/>
    <w:rsid w:val="000B192D"/>
    <w:rsid w:val="000B28EE"/>
    <w:rsid w:val="000B3E37"/>
    <w:rsid w:val="000B7063"/>
    <w:rsid w:val="000C6E03"/>
    <w:rsid w:val="000D04B0"/>
    <w:rsid w:val="000F1C57"/>
    <w:rsid w:val="000F5615"/>
    <w:rsid w:val="00101F6F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425"/>
    <w:rsid w:val="001718A7"/>
    <w:rsid w:val="001737CF"/>
    <w:rsid w:val="00176083"/>
    <w:rsid w:val="0018530D"/>
    <w:rsid w:val="00192F37"/>
    <w:rsid w:val="00194803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190F"/>
    <w:rsid w:val="003343CF"/>
    <w:rsid w:val="00346FE9"/>
    <w:rsid w:val="0034759A"/>
    <w:rsid w:val="003503F6"/>
    <w:rsid w:val="003530DD"/>
    <w:rsid w:val="00363F78"/>
    <w:rsid w:val="00372AFF"/>
    <w:rsid w:val="003A0A5B"/>
    <w:rsid w:val="003A1176"/>
    <w:rsid w:val="003C07AB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4689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56DC2"/>
    <w:rsid w:val="0056696D"/>
    <w:rsid w:val="00574BA0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40A1"/>
    <w:rsid w:val="00647FA8"/>
    <w:rsid w:val="00650C5F"/>
    <w:rsid w:val="00654934"/>
    <w:rsid w:val="006620D9"/>
    <w:rsid w:val="00671958"/>
    <w:rsid w:val="00675843"/>
    <w:rsid w:val="00696477"/>
    <w:rsid w:val="006D050F"/>
    <w:rsid w:val="006D1768"/>
    <w:rsid w:val="006D6139"/>
    <w:rsid w:val="006E5D65"/>
    <w:rsid w:val="006F1282"/>
    <w:rsid w:val="006F1FBC"/>
    <w:rsid w:val="006F31E2"/>
    <w:rsid w:val="00706544"/>
    <w:rsid w:val="007072BA"/>
    <w:rsid w:val="00713F8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6E95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0B44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044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2FB1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10D7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1EB0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5C6"/>
    <w:rsid w:val="00EE32DE"/>
    <w:rsid w:val="00EE5457"/>
    <w:rsid w:val="00F070AB"/>
    <w:rsid w:val="00F10DDD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31B3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siegarnia.beck.pl/autorzy/michal-czerniaws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ksiegarnia.beck.pl/autorzy/maciej-kaweck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23815-19A7-4CAB-83DA-CAC61AC67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1313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2023-10-18T07:44:00Z</dcterms:created>
  <dcterms:modified xsi:type="dcterms:W3CDTF">2024-08-27T07:06:00Z</dcterms:modified>
</cp:coreProperties>
</file>